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1F" w:rsidRPr="002277F9" w:rsidRDefault="00C56088" w:rsidP="000D7693">
      <w:pPr>
        <w:jc w:val="center"/>
        <w:rPr>
          <w:rFonts w:ascii="Times New Roman" w:hAnsi="Times New Roman"/>
          <w:b/>
          <w:sz w:val="24"/>
          <w:szCs w:val="24"/>
        </w:rPr>
      </w:pPr>
      <w:r w:rsidRPr="002277F9">
        <w:rPr>
          <w:rFonts w:ascii="Times New Roman" w:hAnsi="Times New Roman"/>
          <w:b/>
          <w:sz w:val="24"/>
          <w:szCs w:val="24"/>
        </w:rPr>
        <w:t>Уважаемые Участники!</w:t>
      </w:r>
    </w:p>
    <w:p w:rsidR="00D6333E" w:rsidRDefault="00D6333E" w:rsidP="00D6333E">
      <w:pPr>
        <w:jc w:val="both"/>
        <w:rPr>
          <w:rFonts w:ascii="Times New Roman" w:hAnsi="Times New Roman"/>
          <w:sz w:val="24"/>
          <w:szCs w:val="24"/>
        </w:rPr>
      </w:pPr>
    </w:p>
    <w:p w:rsidR="00D6333E" w:rsidRDefault="00D6333E" w:rsidP="00D6333E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Обращаем Ваше внимание, что Заявка участника должна соответствовать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требованиям документации</w:t>
      </w:r>
      <w:r>
        <w:rPr>
          <w:rFonts w:ascii="Times New Roman" w:hAnsi="Times New Roman"/>
          <w:iCs/>
          <w:sz w:val="24"/>
          <w:szCs w:val="24"/>
        </w:rPr>
        <w:t xml:space="preserve"> к составу документов и к порядку их размещения.</w:t>
      </w:r>
    </w:p>
    <w:p w:rsidR="000D46F1" w:rsidRPr="009656F5" w:rsidRDefault="000D46F1" w:rsidP="00D6333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656F5" w:rsidRPr="009656F5" w:rsidRDefault="00D6333E" w:rsidP="00D6333E">
      <w:pPr>
        <w:numPr>
          <w:ilvl w:val="1"/>
          <w:numId w:val="1"/>
        </w:numPr>
        <w:tabs>
          <w:tab w:val="clear" w:pos="1440"/>
          <w:tab w:val="left" w:pos="426"/>
          <w:tab w:val="num" w:pos="851"/>
        </w:tabs>
        <w:ind w:left="0" w:firstLine="5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р</w:t>
      </w:r>
      <w:r w:rsidR="009656F5" w:rsidRPr="009656F5">
        <w:rPr>
          <w:rFonts w:ascii="Times New Roman" w:hAnsi="Times New Roman"/>
          <w:sz w:val="24"/>
          <w:szCs w:val="24"/>
        </w:rPr>
        <w:t>азме</w:t>
      </w:r>
      <w:r>
        <w:rPr>
          <w:rFonts w:ascii="Times New Roman" w:hAnsi="Times New Roman"/>
          <w:sz w:val="24"/>
          <w:szCs w:val="24"/>
        </w:rPr>
        <w:t>стить</w:t>
      </w:r>
      <w:r w:rsidR="009656F5" w:rsidRPr="009656F5">
        <w:rPr>
          <w:rFonts w:ascii="Times New Roman" w:hAnsi="Times New Roman"/>
          <w:sz w:val="24"/>
          <w:szCs w:val="24"/>
        </w:rPr>
        <w:t xml:space="preserve"> </w:t>
      </w:r>
      <w:r w:rsidR="009656F5" w:rsidRPr="009656F5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в отдельном архиве </w:t>
      </w:r>
      <w:r w:rsidR="006D290A" w:rsidRPr="00F73C36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в составе </w:t>
      </w:r>
      <w:r w:rsidR="006D290A" w:rsidRPr="006D290A">
        <w:rPr>
          <w:rFonts w:ascii="Times New Roman" w:hAnsi="Times New Roman"/>
          <w:b/>
          <w:color w:val="FF0000"/>
          <w:sz w:val="24"/>
          <w:szCs w:val="24"/>
          <w:u w:val="single"/>
        </w:rPr>
        <w:t>Заявки</w:t>
      </w:r>
      <w:r w:rsidR="006D290A" w:rsidRPr="006D290A">
        <w:rPr>
          <w:rFonts w:ascii="Times New Roman" w:hAnsi="Times New Roman"/>
          <w:color w:val="FF0000"/>
          <w:sz w:val="24"/>
          <w:szCs w:val="24"/>
          <w:u w:val="single"/>
        </w:rPr>
        <w:t xml:space="preserve"> </w:t>
      </w:r>
      <w:r w:rsidR="009656F5" w:rsidRPr="006D290A">
        <w:rPr>
          <w:rFonts w:ascii="Times New Roman" w:hAnsi="Times New Roman"/>
          <w:b/>
          <w:color w:val="FF0000"/>
          <w:sz w:val="24"/>
          <w:szCs w:val="24"/>
          <w:u w:val="single"/>
        </w:rPr>
        <w:t>на</w:t>
      </w:r>
      <w:r w:rsidR="009656F5" w:rsidRPr="009656F5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ЭТП</w:t>
      </w:r>
      <w:r w:rsidR="00F73C36" w:rsidRPr="00F73C36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</w:t>
      </w:r>
      <w:r w:rsidR="009656F5" w:rsidRPr="009656F5">
        <w:rPr>
          <w:rFonts w:ascii="Times New Roman" w:hAnsi="Times New Roman"/>
          <w:b/>
          <w:color w:val="FF0000"/>
          <w:sz w:val="24"/>
          <w:szCs w:val="24"/>
          <w:u w:val="single"/>
        </w:rPr>
        <w:t>(название папки – «Наименование компании - собственники»)</w:t>
      </w:r>
      <w:r w:rsidR="009656F5" w:rsidRPr="009656F5">
        <w:rPr>
          <w:rFonts w:ascii="Times New Roman" w:hAnsi="Times New Roman"/>
          <w:sz w:val="24"/>
          <w:szCs w:val="24"/>
        </w:rPr>
        <w:t xml:space="preserve"> следующие документы:</w:t>
      </w:r>
    </w:p>
    <w:p w:rsidR="009656F5" w:rsidRP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>справку о цепочке собственников со всеми подтверждающими документами;</w:t>
      </w:r>
    </w:p>
    <w:p w:rsidR="009656F5" w:rsidRP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>согласие на обработку персональных данных;</w:t>
      </w:r>
    </w:p>
    <w:p w:rsidR="009656F5" w:rsidRP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 xml:space="preserve">справку об </w:t>
      </w:r>
      <w:proofErr w:type="spellStart"/>
      <w:r w:rsidRPr="009656F5">
        <w:t>аффилированности</w:t>
      </w:r>
      <w:proofErr w:type="spellEnd"/>
      <w:r w:rsidRPr="009656F5">
        <w:t>;</w:t>
      </w:r>
    </w:p>
    <w:p w:rsid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 xml:space="preserve">подтверждающие документы (для акционерных обществ – Устав, выписка из ЕГРЮЛ, выписка из реестра акционеров, для обществ с ограниченной ответственностью – Устав, выписка из ЕГРЮЛ, для иностранных юридических лиц – документы, в соответствии с законодательством государства, являющегося местом их регистрации), в соответствии с требованиями </w:t>
      </w:r>
      <w:r w:rsidR="00CC7F53">
        <w:t>Д</w:t>
      </w:r>
      <w:r w:rsidRPr="009656F5">
        <w:t>окументации</w:t>
      </w:r>
      <w:r w:rsidR="00CC7F53">
        <w:t xml:space="preserve"> о закупке</w:t>
      </w:r>
      <w:r w:rsidRPr="009656F5">
        <w:t>.</w:t>
      </w:r>
      <w:bookmarkStart w:id="0" w:name="_GoBack"/>
      <w:bookmarkEnd w:id="0"/>
    </w:p>
    <w:sectPr w:rsidR="009656F5" w:rsidSect="00C76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1F9A"/>
    <w:multiLevelType w:val="hybridMultilevel"/>
    <w:tmpl w:val="32FA161E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4858D3"/>
    <w:multiLevelType w:val="hybridMultilevel"/>
    <w:tmpl w:val="050605D2"/>
    <w:lvl w:ilvl="0" w:tplc="A5A079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BF"/>
    <w:rsid w:val="00064DEF"/>
    <w:rsid w:val="0008011B"/>
    <w:rsid w:val="000D46F1"/>
    <w:rsid w:val="000D7693"/>
    <w:rsid w:val="00174C78"/>
    <w:rsid w:val="0017569F"/>
    <w:rsid w:val="002024BA"/>
    <w:rsid w:val="002277F9"/>
    <w:rsid w:val="00280663"/>
    <w:rsid w:val="002C10A0"/>
    <w:rsid w:val="00330F25"/>
    <w:rsid w:val="00336271"/>
    <w:rsid w:val="00350FF1"/>
    <w:rsid w:val="003628E4"/>
    <w:rsid w:val="003A047B"/>
    <w:rsid w:val="003B140B"/>
    <w:rsid w:val="0044473B"/>
    <w:rsid w:val="00450AEA"/>
    <w:rsid w:val="004560FA"/>
    <w:rsid w:val="004A59FA"/>
    <w:rsid w:val="00576FF4"/>
    <w:rsid w:val="005C4114"/>
    <w:rsid w:val="00604880"/>
    <w:rsid w:val="006664CD"/>
    <w:rsid w:val="00694657"/>
    <w:rsid w:val="006B176B"/>
    <w:rsid w:val="006C1101"/>
    <w:rsid w:val="006D290A"/>
    <w:rsid w:val="0073691F"/>
    <w:rsid w:val="007A31BF"/>
    <w:rsid w:val="007B750F"/>
    <w:rsid w:val="008074E7"/>
    <w:rsid w:val="00817645"/>
    <w:rsid w:val="00862C3C"/>
    <w:rsid w:val="008944D6"/>
    <w:rsid w:val="008E298F"/>
    <w:rsid w:val="00933932"/>
    <w:rsid w:val="00936781"/>
    <w:rsid w:val="00960858"/>
    <w:rsid w:val="00960D71"/>
    <w:rsid w:val="009656F5"/>
    <w:rsid w:val="0098669B"/>
    <w:rsid w:val="009C333D"/>
    <w:rsid w:val="009E45E1"/>
    <w:rsid w:val="009F3FC5"/>
    <w:rsid w:val="00A33E1F"/>
    <w:rsid w:val="00A4098B"/>
    <w:rsid w:val="00A61EB7"/>
    <w:rsid w:val="00AB0AD1"/>
    <w:rsid w:val="00AD470A"/>
    <w:rsid w:val="00AF3925"/>
    <w:rsid w:val="00B01118"/>
    <w:rsid w:val="00B25F56"/>
    <w:rsid w:val="00BA67B9"/>
    <w:rsid w:val="00BB538A"/>
    <w:rsid w:val="00BE133A"/>
    <w:rsid w:val="00C56088"/>
    <w:rsid w:val="00C76E37"/>
    <w:rsid w:val="00CA7300"/>
    <w:rsid w:val="00CC7F53"/>
    <w:rsid w:val="00CD0258"/>
    <w:rsid w:val="00D23FD2"/>
    <w:rsid w:val="00D611FF"/>
    <w:rsid w:val="00D6333E"/>
    <w:rsid w:val="00DC3D34"/>
    <w:rsid w:val="00DE5F45"/>
    <w:rsid w:val="00E46608"/>
    <w:rsid w:val="00E74F6A"/>
    <w:rsid w:val="00EB73B7"/>
    <w:rsid w:val="00ED07CA"/>
    <w:rsid w:val="00EF59BE"/>
    <w:rsid w:val="00EF72D6"/>
    <w:rsid w:val="00F619E9"/>
    <w:rsid w:val="00F7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088"/>
    <w:pPr>
      <w:spacing w:before="100" w:beforeAutospacing="1" w:after="100" w:afterAutospacing="1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styleId="a4">
    <w:name w:val="annotation reference"/>
    <w:uiPriority w:val="99"/>
    <w:semiHidden/>
    <w:unhideWhenUsed/>
    <w:rsid w:val="008E298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298F"/>
    <w:rPr>
      <w:sz w:val="20"/>
      <w:szCs w:val="20"/>
      <w:lang w:val="x-none"/>
    </w:rPr>
  </w:style>
  <w:style w:type="character" w:customStyle="1" w:styleId="a6">
    <w:name w:val="Текст примечания Знак"/>
    <w:link w:val="a5"/>
    <w:uiPriority w:val="99"/>
    <w:semiHidden/>
    <w:rsid w:val="008E298F"/>
    <w:rPr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298F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8E298F"/>
    <w:rPr>
      <w:b/>
      <w:bCs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298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E298F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2277F9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088"/>
    <w:pPr>
      <w:spacing w:before="100" w:beforeAutospacing="1" w:after="100" w:afterAutospacing="1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styleId="a4">
    <w:name w:val="annotation reference"/>
    <w:uiPriority w:val="99"/>
    <w:semiHidden/>
    <w:unhideWhenUsed/>
    <w:rsid w:val="008E298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298F"/>
    <w:rPr>
      <w:sz w:val="20"/>
      <w:szCs w:val="20"/>
      <w:lang w:val="x-none"/>
    </w:rPr>
  </w:style>
  <w:style w:type="character" w:customStyle="1" w:styleId="a6">
    <w:name w:val="Текст примечания Знак"/>
    <w:link w:val="a5"/>
    <w:uiPriority w:val="99"/>
    <w:semiHidden/>
    <w:rsid w:val="008E298F"/>
    <w:rPr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298F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8E298F"/>
    <w:rPr>
      <w:b/>
      <w:bCs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298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E298F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2277F9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storguevDI\Desktop\&#1075;&#1077;&#1085;\&#1075;&#1077;&#1085;%201806081\&#1053;&#1072;&#1095;&#1072;&#1083;&#1086;\&#1054;&#1041;&#1056;&#1040;&#1058;&#1048;&#1058;&#1068;%20&#1042;&#1053;&#1048;&#1052;&#1040;&#1053;&#1048;&#1045;%20&#1054;&#105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ОБРАТИТЬ ВНИМАНИЕ ОК.dotx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Калитина Татьяна Николаевна</cp:lastModifiedBy>
  <cp:revision>4</cp:revision>
  <cp:lastPrinted>2016-03-30T13:28:00Z</cp:lastPrinted>
  <dcterms:created xsi:type="dcterms:W3CDTF">2025-09-10T14:00:00Z</dcterms:created>
  <dcterms:modified xsi:type="dcterms:W3CDTF">2025-09-11T13:50:00Z</dcterms:modified>
</cp:coreProperties>
</file>